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CB599" w14:textId="77777777" w:rsidR="00FF1798" w:rsidRDefault="00FF1798" w:rsidP="00FF1798">
      <w:pPr>
        <w:pStyle w:val="NoSpacing"/>
        <w:rPr>
          <w:rFonts w:ascii="Times New Roman" w:hAnsi="Times New Roman" w:cs="Times New Roman"/>
          <w:sz w:val="24"/>
          <w:szCs w:val="24"/>
        </w:rPr>
      </w:pPr>
      <w:r>
        <w:rPr>
          <w:rFonts w:ascii="Times New Roman" w:hAnsi="Times New Roman" w:cs="Times New Roman"/>
          <w:sz w:val="24"/>
          <w:szCs w:val="24"/>
          <w:u w:val="single"/>
        </w:rPr>
        <w:t>Henry HORNE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4D1F79A9" w14:textId="77777777" w:rsidR="00FF1798" w:rsidRDefault="00FF1798" w:rsidP="00FF1798">
      <w:pPr>
        <w:pStyle w:val="NoSpacing"/>
        <w:rPr>
          <w:rFonts w:ascii="Times New Roman" w:hAnsi="Times New Roman" w:cs="Times New Roman"/>
          <w:sz w:val="24"/>
          <w:szCs w:val="24"/>
        </w:rPr>
      </w:pPr>
      <w:r>
        <w:rPr>
          <w:rFonts w:ascii="Times New Roman" w:hAnsi="Times New Roman" w:cs="Times New Roman"/>
          <w:sz w:val="24"/>
          <w:szCs w:val="24"/>
        </w:rPr>
        <w:t>of Kent.</w:t>
      </w:r>
    </w:p>
    <w:p w14:paraId="4B8B2262" w14:textId="77777777" w:rsidR="00FF1798" w:rsidRDefault="00FF1798" w:rsidP="00FF1798">
      <w:pPr>
        <w:pStyle w:val="NoSpacing"/>
        <w:rPr>
          <w:rFonts w:ascii="Times New Roman" w:hAnsi="Times New Roman" w:cs="Times New Roman"/>
          <w:sz w:val="24"/>
          <w:szCs w:val="24"/>
        </w:rPr>
      </w:pPr>
    </w:p>
    <w:p w14:paraId="33B2E936" w14:textId="77777777" w:rsidR="00FF1798" w:rsidRDefault="00FF1798" w:rsidP="00FF1798">
      <w:pPr>
        <w:pStyle w:val="NoSpacing"/>
        <w:rPr>
          <w:rFonts w:ascii="Times New Roman" w:hAnsi="Times New Roman" w:cs="Times New Roman"/>
          <w:sz w:val="24"/>
          <w:szCs w:val="24"/>
        </w:rPr>
      </w:pPr>
    </w:p>
    <w:p w14:paraId="71A98DC3" w14:textId="77777777" w:rsidR="00FF1798" w:rsidRDefault="00FF1798" w:rsidP="00FF1798">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Kent, except the city of Canterbury, touching the names of the persons bound to contribute to the subsidy granted to the King at the last Parliament. </w:t>
      </w:r>
    </w:p>
    <w:p w14:paraId="10B0672E" w14:textId="77777777" w:rsidR="00FF1798" w:rsidRDefault="00FF1798" w:rsidP="00FF1798">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pp.255)</w:t>
      </w:r>
    </w:p>
    <w:p w14:paraId="5A731492" w14:textId="77777777" w:rsidR="00FF1798" w:rsidRDefault="00FF1798" w:rsidP="00FF1798">
      <w:pPr>
        <w:pStyle w:val="NoSpacing"/>
        <w:rPr>
          <w:rFonts w:ascii="Times New Roman" w:hAnsi="Times New Roman" w:cs="Times New Roman"/>
          <w:sz w:val="24"/>
          <w:szCs w:val="24"/>
        </w:rPr>
      </w:pPr>
    </w:p>
    <w:p w14:paraId="0BE8FC1C" w14:textId="77777777" w:rsidR="00FF1798" w:rsidRDefault="00FF1798" w:rsidP="00FF1798">
      <w:pPr>
        <w:pStyle w:val="NoSpacing"/>
        <w:rPr>
          <w:rFonts w:ascii="Times New Roman" w:hAnsi="Times New Roman" w:cs="Times New Roman"/>
          <w:sz w:val="24"/>
          <w:szCs w:val="24"/>
        </w:rPr>
      </w:pPr>
    </w:p>
    <w:p w14:paraId="041C7433" w14:textId="77777777" w:rsidR="00FF1798" w:rsidRDefault="00FF1798" w:rsidP="00FF1798">
      <w:pPr>
        <w:pStyle w:val="NoSpacing"/>
        <w:rPr>
          <w:rFonts w:ascii="Times New Roman" w:hAnsi="Times New Roman" w:cs="Times New Roman"/>
          <w:sz w:val="24"/>
          <w:szCs w:val="24"/>
        </w:rPr>
      </w:pPr>
      <w:r>
        <w:rPr>
          <w:rFonts w:ascii="Times New Roman" w:hAnsi="Times New Roman" w:cs="Times New Roman"/>
          <w:sz w:val="24"/>
          <w:szCs w:val="24"/>
        </w:rPr>
        <w:t>17 June 2021</w:t>
      </w:r>
    </w:p>
    <w:p w14:paraId="45601E70"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D3A8F" w14:textId="77777777" w:rsidR="00FF1798" w:rsidRDefault="00FF1798" w:rsidP="009139A6">
      <w:r>
        <w:separator/>
      </w:r>
    </w:p>
  </w:endnote>
  <w:endnote w:type="continuationSeparator" w:id="0">
    <w:p w14:paraId="6B829035" w14:textId="77777777" w:rsidR="00FF1798" w:rsidRDefault="00FF1798"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8751D"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FE48"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AA929"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C89E1" w14:textId="77777777" w:rsidR="00FF1798" w:rsidRDefault="00FF1798" w:rsidP="009139A6">
      <w:r>
        <w:separator/>
      </w:r>
    </w:p>
  </w:footnote>
  <w:footnote w:type="continuationSeparator" w:id="0">
    <w:p w14:paraId="5413DBE7" w14:textId="77777777" w:rsidR="00FF1798" w:rsidRDefault="00FF1798"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B1D6"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851A"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13DA"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798"/>
    <w:rsid w:val="000666E0"/>
    <w:rsid w:val="002510B7"/>
    <w:rsid w:val="005C130B"/>
    <w:rsid w:val="00826F5C"/>
    <w:rsid w:val="009139A6"/>
    <w:rsid w:val="009448BB"/>
    <w:rsid w:val="00A3176C"/>
    <w:rsid w:val="00AE65F8"/>
    <w:rsid w:val="00BA00AB"/>
    <w:rsid w:val="00CB4ED9"/>
    <w:rsid w:val="00EB3209"/>
    <w:rsid w:val="00F5287F"/>
    <w:rsid w:val="00FF1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BC53E"/>
  <w15:chartTrackingRefBased/>
  <w15:docId w15:val="{83140235-222C-4AA2-9F1D-46902816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2021-06-27T08:41:00Z</dcterms:created>
  <dcterms:modified xsi:type="dcterms:W3CDTF">2021-06-27T08:41:00Z</dcterms:modified>
</cp:coreProperties>
</file>